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78DEF58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B1449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9A0621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67BFA1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7DFD3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689B7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213F0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3B0FDB6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35F23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99E1C1" w14:textId="4A1E29DB" w:rsidR="000E6CD2" w:rsidRPr="000E6CD2" w:rsidRDefault="00855FAF" w:rsidP="000E6CD2">
            <w:pPr>
              <w:rPr>
                <w:rFonts w:cs="Arial"/>
                <w:szCs w:val="20"/>
              </w:rPr>
            </w:pPr>
            <w:r>
              <w:t>094-041-</w:t>
            </w:r>
            <w:r w:rsidR="00636D25">
              <w:t>30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765E6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4AAD7D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1A7C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F876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855FAF" w:rsidRPr="000E6CD2" w14:paraId="0201C6B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926D68E" w14:textId="38D6C100" w:rsidR="00855FAF" w:rsidRPr="000E6CD2" w:rsidRDefault="00855FAF" w:rsidP="00855FAF">
            <w:pPr>
              <w:rPr>
                <w:rFonts w:cs="Arial"/>
                <w:szCs w:val="20"/>
              </w:rPr>
            </w:pPr>
            <w:r>
              <w:rPr>
                <w:rFonts w:cs="Arial"/>
              </w:rPr>
              <w:t>Umbau des ehemaligen Kirchengebäudes St. Laurentius in eine Kindertagesstätte</w:t>
            </w:r>
          </w:p>
        </w:tc>
      </w:tr>
      <w:tr w:rsidR="00855FAF" w:rsidRPr="000E6CD2" w14:paraId="77CEF28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93094F3" w14:textId="77777777" w:rsidR="00855FAF" w:rsidRPr="000E6CD2" w:rsidRDefault="00855FAF" w:rsidP="00855FAF">
            <w:pPr>
              <w:rPr>
                <w:rFonts w:cs="Arial"/>
                <w:szCs w:val="20"/>
              </w:rPr>
            </w:pPr>
          </w:p>
        </w:tc>
      </w:tr>
      <w:tr w:rsidR="00855FAF" w:rsidRPr="000E6CD2" w14:paraId="0CE3761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3B74D1" w14:textId="77777777" w:rsidR="00855FAF" w:rsidRPr="000E6CD2" w:rsidRDefault="00855FAF" w:rsidP="00855FA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FD6A4A" w14:textId="77777777" w:rsidR="00855FAF" w:rsidRPr="000E6CD2" w:rsidRDefault="00855FAF" w:rsidP="00855FAF">
            <w:pPr>
              <w:rPr>
                <w:rFonts w:cs="Arial"/>
                <w:szCs w:val="20"/>
              </w:rPr>
            </w:pPr>
          </w:p>
        </w:tc>
      </w:tr>
      <w:tr w:rsidR="00855FAF" w:rsidRPr="000E6CD2" w14:paraId="7783D23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D364F10" w14:textId="6F414165" w:rsidR="00855FAF" w:rsidRPr="00093167" w:rsidRDefault="00636D25" w:rsidP="00855FAF">
            <w:pPr>
              <w:rPr>
                <w:szCs w:val="20"/>
              </w:rPr>
            </w:pPr>
            <w:r w:rsidRPr="00341531">
              <w:rPr>
                <w:rFonts w:cs="Arial"/>
                <w:szCs w:val="20"/>
              </w:rPr>
              <w:t>21. Gewerk: Gebäudereinigungsarbeiten - Bauschlussreinigung</w:t>
            </w:r>
          </w:p>
        </w:tc>
      </w:tr>
    </w:tbl>
    <w:p w14:paraId="17241A57" w14:textId="77777777" w:rsidR="000E6CD2" w:rsidRDefault="000E6CD2" w:rsidP="000E6CD2">
      <w:pPr>
        <w:rPr>
          <w:rFonts w:cs="Arial"/>
          <w:szCs w:val="20"/>
        </w:rPr>
      </w:pPr>
    </w:p>
    <w:p w14:paraId="5F134269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00E7A8F0" w14:textId="77777777" w:rsidR="000E6CD2" w:rsidRDefault="000E6CD2" w:rsidP="000E6CD2"/>
    <w:p w14:paraId="5248BD27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4B8D6353" w14:textId="77777777" w:rsidR="000E6CD2" w:rsidRPr="000E6CD2" w:rsidRDefault="000E6CD2" w:rsidP="000E6CD2"/>
    <w:p w14:paraId="0A284A83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46BF3185" w14:textId="77777777" w:rsidR="000E6CD2" w:rsidRDefault="000E6CD2" w:rsidP="000E6CD2"/>
    <w:p w14:paraId="2FDBA26B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69B9D945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F2BA5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5E267ED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3895F47E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D114AB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12AD7B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696495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D1511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82034C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CA011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88FA55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7F8534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F961941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CC509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03D6D47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8BF33DD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53B20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E0663F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71DF2378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3568E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0506B6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735D6649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60AB02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F8D1B4E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20AB2D26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29EE63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48C4DAE7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EFD4D5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02BAD98D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0E9C7F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296800B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4BC16A2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38A88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9A50BC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83A837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12D92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21655E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62B98A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D24E8A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1BC398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5A6867E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8C1104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57591D5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077FACA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5F1DC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FC7DEE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05DCDD5F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80508" w14:textId="77777777" w:rsidR="00F63862" w:rsidRDefault="00F63862">
      <w:r>
        <w:separator/>
      </w:r>
    </w:p>
  </w:endnote>
  <w:endnote w:type="continuationSeparator" w:id="0">
    <w:p w14:paraId="55B892F3" w14:textId="77777777" w:rsidR="00F63862" w:rsidRDefault="00F6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E81DF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104951FB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13C56226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6530ECB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9B0116E" wp14:editId="7299946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B6B4410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1EC3C6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7DAD5DC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7E0DC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A8FFB" w14:textId="77777777" w:rsidR="00F63862" w:rsidRDefault="00F63862">
      <w:r>
        <w:separator/>
      </w:r>
    </w:p>
  </w:footnote>
  <w:footnote w:type="continuationSeparator" w:id="0">
    <w:p w14:paraId="1934CAFB" w14:textId="77777777" w:rsidR="00F63862" w:rsidRDefault="00F63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0F3BE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EE23E" w14:textId="77777777" w:rsidR="00B63072" w:rsidRDefault="00B63072" w:rsidP="000E6CD2">
    <w:pPr>
      <w:pStyle w:val="Kopfzeile"/>
    </w:pPr>
    <w:r>
      <w:t>235</w:t>
    </w:r>
  </w:p>
  <w:p w14:paraId="32FA3419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7D64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87940747">
    <w:abstractNumId w:val="0"/>
  </w:num>
  <w:num w:numId="2" w16cid:durableId="1789155809">
    <w:abstractNumId w:val="4"/>
  </w:num>
  <w:num w:numId="3" w16cid:durableId="569971502">
    <w:abstractNumId w:val="5"/>
  </w:num>
  <w:num w:numId="4" w16cid:durableId="1788305341">
    <w:abstractNumId w:val="12"/>
  </w:num>
  <w:num w:numId="5" w16cid:durableId="1762334914">
    <w:abstractNumId w:val="8"/>
  </w:num>
  <w:num w:numId="6" w16cid:durableId="849684304">
    <w:abstractNumId w:val="2"/>
  </w:num>
  <w:num w:numId="7" w16cid:durableId="367880632">
    <w:abstractNumId w:val="10"/>
  </w:num>
  <w:num w:numId="8" w16cid:durableId="192502545">
    <w:abstractNumId w:val="7"/>
  </w:num>
  <w:num w:numId="9" w16cid:durableId="1856335930">
    <w:abstractNumId w:val="11"/>
  </w:num>
  <w:num w:numId="10" w16cid:durableId="979849417">
    <w:abstractNumId w:val="3"/>
  </w:num>
  <w:num w:numId="11" w16cid:durableId="980767295">
    <w:abstractNumId w:val="9"/>
  </w:num>
  <w:num w:numId="12" w16cid:durableId="1907181519">
    <w:abstractNumId w:val="9"/>
  </w:num>
  <w:num w:numId="13" w16cid:durableId="2015525640">
    <w:abstractNumId w:val="9"/>
  </w:num>
  <w:num w:numId="14" w16cid:durableId="1631394200">
    <w:abstractNumId w:val="9"/>
  </w:num>
  <w:num w:numId="15" w16cid:durableId="1358894845">
    <w:abstractNumId w:val="9"/>
  </w:num>
  <w:num w:numId="16" w16cid:durableId="222912979">
    <w:abstractNumId w:val="1"/>
  </w:num>
  <w:num w:numId="17" w16cid:durableId="713965541">
    <w:abstractNumId w:val="1"/>
  </w:num>
  <w:num w:numId="18" w16cid:durableId="2106918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0491"/>
    <w:rsid w:val="000849CE"/>
    <w:rsid w:val="00093167"/>
    <w:rsid w:val="000B4F35"/>
    <w:rsid w:val="000B5165"/>
    <w:rsid w:val="000B57D6"/>
    <w:rsid w:val="000E6CD2"/>
    <w:rsid w:val="000F026E"/>
    <w:rsid w:val="00110816"/>
    <w:rsid w:val="00127C79"/>
    <w:rsid w:val="001426F7"/>
    <w:rsid w:val="001A156C"/>
    <w:rsid w:val="001C509D"/>
    <w:rsid w:val="001E1AFE"/>
    <w:rsid w:val="001F4504"/>
    <w:rsid w:val="002517FD"/>
    <w:rsid w:val="00256432"/>
    <w:rsid w:val="00257206"/>
    <w:rsid w:val="00263542"/>
    <w:rsid w:val="00270486"/>
    <w:rsid w:val="002804BF"/>
    <w:rsid w:val="002842CD"/>
    <w:rsid w:val="002871A9"/>
    <w:rsid w:val="002C403D"/>
    <w:rsid w:val="002D3F28"/>
    <w:rsid w:val="002F40EA"/>
    <w:rsid w:val="002F4952"/>
    <w:rsid w:val="002F587D"/>
    <w:rsid w:val="00316488"/>
    <w:rsid w:val="00327698"/>
    <w:rsid w:val="003724FA"/>
    <w:rsid w:val="00385716"/>
    <w:rsid w:val="003A36E9"/>
    <w:rsid w:val="003C654C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4F6DFF"/>
    <w:rsid w:val="00504487"/>
    <w:rsid w:val="00522188"/>
    <w:rsid w:val="005319C3"/>
    <w:rsid w:val="005333C9"/>
    <w:rsid w:val="005451D4"/>
    <w:rsid w:val="00573601"/>
    <w:rsid w:val="00585790"/>
    <w:rsid w:val="005C41DA"/>
    <w:rsid w:val="005F152F"/>
    <w:rsid w:val="005F41CD"/>
    <w:rsid w:val="00605DD3"/>
    <w:rsid w:val="00606550"/>
    <w:rsid w:val="00614636"/>
    <w:rsid w:val="00636D25"/>
    <w:rsid w:val="00640260"/>
    <w:rsid w:val="00651266"/>
    <w:rsid w:val="00681068"/>
    <w:rsid w:val="006877AF"/>
    <w:rsid w:val="006A021C"/>
    <w:rsid w:val="006A5AED"/>
    <w:rsid w:val="006B7CF1"/>
    <w:rsid w:val="006D403D"/>
    <w:rsid w:val="006D70A3"/>
    <w:rsid w:val="00734EDE"/>
    <w:rsid w:val="00746498"/>
    <w:rsid w:val="0076260D"/>
    <w:rsid w:val="00765A42"/>
    <w:rsid w:val="007723ED"/>
    <w:rsid w:val="0078194F"/>
    <w:rsid w:val="00791D1A"/>
    <w:rsid w:val="007952C1"/>
    <w:rsid w:val="007A2EC9"/>
    <w:rsid w:val="00847F12"/>
    <w:rsid w:val="00855FAF"/>
    <w:rsid w:val="008609D9"/>
    <w:rsid w:val="008707FE"/>
    <w:rsid w:val="008C6FB6"/>
    <w:rsid w:val="008E2912"/>
    <w:rsid w:val="008F669C"/>
    <w:rsid w:val="00910F0B"/>
    <w:rsid w:val="00916671"/>
    <w:rsid w:val="00927DEE"/>
    <w:rsid w:val="00962412"/>
    <w:rsid w:val="00970ECD"/>
    <w:rsid w:val="0097166A"/>
    <w:rsid w:val="00971E60"/>
    <w:rsid w:val="00976383"/>
    <w:rsid w:val="00980B53"/>
    <w:rsid w:val="00984011"/>
    <w:rsid w:val="00984803"/>
    <w:rsid w:val="009A0DD6"/>
    <w:rsid w:val="009A2CC5"/>
    <w:rsid w:val="009A6E63"/>
    <w:rsid w:val="009A7562"/>
    <w:rsid w:val="009B3D44"/>
    <w:rsid w:val="009C14BE"/>
    <w:rsid w:val="009C3CF6"/>
    <w:rsid w:val="00A00872"/>
    <w:rsid w:val="00A12DA3"/>
    <w:rsid w:val="00A5084B"/>
    <w:rsid w:val="00A5341F"/>
    <w:rsid w:val="00A577A3"/>
    <w:rsid w:val="00A75824"/>
    <w:rsid w:val="00A90C84"/>
    <w:rsid w:val="00A922D2"/>
    <w:rsid w:val="00AA4016"/>
    <w:rsid w:val="00AB0970"/>
    <w:rsid w:val="00AB4E8A"/>
    <w:rsid w:val="00AC56D5"/>
    <w:rsid w:val="00AC7F2D"/>
    <w:rsid w:val="00AD2325"/>
    <w:rsid w:val="00AE118B"/>
    <w:rsid w:val="00AE4AF0"/>
    <w:rsid w:val="00AF1BC6"/>
    <w:rsid w:val="00B003C3"/>
    <w:rsid w:val="00B21AD7"/>
    <w:rsid w:val="00B40909"/>
    <w:rsid w:val="00B44C2F"/>
    <w:rsid w:val="00B61D2B"/>
    <w:rsid w:val="00B63072"/>
    <w:rsid w:val="00B86DFD"/>
    <w:rsid w:val="00B96ADB"/>
    <w:rsid w:val="00BA5E42"/>
    <w:rsid w:val="00BB710C"/>
    <w:rsid w:val="00C101BF"/>
    <w:rsid w:val="00C246AC"/>
    <w:rsid w:val="00C2678D"/>
    <w:rsid w:val="00C764C5"/>
    <w:rsid w:val="00CA3FC1"/>
    <w:rsid w:val="00CC17C0"/>
    <w:rsid w:val="00CD156A"/>
    <w:rsid w:val="00CD54C7"/>
    <w:rsid w:val="00CF02F7"/>
    <w:rsid w:val="00D05C74"/>
    <w:rsid w:val="00D42BAC"/>
    <w:rsid w:val="00D6072E"/>
    <w:rsid w:val="00D73F11"/>
    <w:rsid w:val="00D75523"/>
    <w:rsid w:val="00D80D80"/>
    <w:rsid w:val="00D87F42"/>
    <w:rsid w:val="00D97BBF"/>
    <w:rsid w:val="00DA276D"/>
    <w:rsid w:val="00DC2EA6"/>
    <w:rsid w:val="00DC7E08"/>
    <w:rsid w:val="00DE2F64"/>
    <w:rsid w:val="00DE74F3"/>
    <w:rsid w:val="00DF1224"/>
    <w:rsid w:val="00E02FAA"/>
    <w:rsid w:val="00E147C0"/>
    <w:rsid w:val="00E322E9"/>
    <w:rsid w:val="00E41941"/>
    <w:rsid w:val="00E42CA2"/>
    <w:rsid w:val="00E44674"/>
    <w:rsid w:val="00E6087B"/>
    <w:rsid w:val="00E85EBB"/>
    <w:rsid w:val="00EA67A9"/>
    <w:rsid w:val="00EB44CE"/>
    <w:rsid w:val="00EC7AED"/>
    <w:rsid w:val="00EE496F"/>
    <w:rsid w:val="00EE7B92"/>
    <w:rsid w:val="00EF64E3"/>
    <w:rsid w:val="00F133C2"/>
    <w:rsid w:val="00F21669"/>
    <w:rsid w:val="00F32C49"/>
    <w:rsid w:val="00F349E6"/>
    <w:rsid w:val="00F63862"/>
    <w:rsid w:val="00F77CE1"/>
    <w:rsid w:val="00FA0151"/>
    <w:rsid w:val="00FA0CAD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898CF3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0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108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Petra Bachmann</cp:lastModifiedBy>
  <cp:revision>24</cp:revision>
  <cp:lastPrinted>2016-02-18T07:36:00Z</cp:lastPrinted>
  <dcterms:created xsi:type="dcterms:W3CDTF">2024-07-26T14:33:00Z</dcterms:created>
  <dcterms:modified xsi:type="dcterms:W3CDTF">2026-07-02T15:10:00Z</dcterms:modified>
</cp:coreProperties>
</file>